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FAE0E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u w:val="single"/>
          <w:lang w:val="en-US" w:eastAsia="en-US"/>
        </w:rPr>
        <w:t>Roger BATEMAN</w:t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proofErr w:type="gram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(</w:t>
      </w:r>
      <w:proofErr w:type="gram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fl.1477)</w:t>
      </w:r>
    </w:p>
    <w:p w14:paraId="2DD50842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of Preston in </w:t>
      </w:r>
      <w:proofErr w:type="spell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Kendale</w:t>
      </w:r>
      <w:proofErr w:type="spell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Westmoreland. Chapman.</w:t>
      </w:r>
    </w:p>
    <w:p w14:paraId="60AA9627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B4F4FA1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CAE97D2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9 Oct.1477</w:t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As the administrator of the goods of Roger </w:t>
      </w:r>
      <w:proofErr w:type="spell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Bek</w:t>
      </w:r>
      <w:proofErr w:type="spell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he was pardoned </w:t>
      </w:r>
    </w:p>
    <w:p w14:paraId="5103464E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outlawry for not appearing to answer a plea that he </w:t>
      </w:r>
      <w:proofErr w:type="gram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render</w:t>
      </w:r>
      <w:proofErr w:type="gram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£4 to Denis</w:t>
      </w:r>
    </w:p>
    <w:p w14:paraId="05ACF149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>Bayle(q.v.)</w:t>
      </w:r>
      <w:proofErr w:type="gramStart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 </w:t>
      </w:r>
      <w:proofErr w:type="gramEnd"/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(C.P.R. 1476-85 p.28)</w:t>
      </w:r>
    </w:p>
    <w:p w14:paraId="56B133EB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7219343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E1B69D4" w14:textId="77777777" w:rsidR="00A71EA0" w:rsidRPr="008174CE" w:rsidRDefault="00A71EA0" w:rsidP="00A71EA0">
      <w:pPr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8174CE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5 February 2021</w:t>
      </w:r>
    </w:p>
    <w:p w14:paraId="6F365C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152A" w14:textId="77777777" w:rsidR="00A71EA0" w:rsidRDefault="00A71EA0" w:rsidP="009139A6">
      <w:r>
        <w:separator/>
      </w:r>
    </w:p>
  </w:endnote>
  <w:endnote w:type="continuationSeparator" w:id="0">
    <w:p w14:paraId="2B119AB1" w14:textId="77777777" w:rsidR="00A71EA0" w:rsidRDefault="00A71E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09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4F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6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F05D" w14:textId="77777777" w:rsidR="00A71EA0" w:rsidRDefault="00A71EA0" w:rsidP="009139A6">
      <w:r>
        <w:separator/>
      </w:r>
    </w:p>
  </w:footnote>
  <w:footnote w:type="continuationSeparator" w:id="0">
    <w:p w14:paraId="464CEDCD" w14:textId="77777777" w:rsidR="00A71EA0" w:rsidRDefault="00A71E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F6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42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20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A0"/>
    <w:rsid w:val="000666E0"/>
    <w:rsid w:val="002510B7"/>
    <w:rsid w:val="005C130B"/>
    <w:rsid w:val="00826F5C"/>
    <w:rsid w:val="009139A6"/>
    <w:rsid w:val="009448BB"/>
    <w:rsid w:val="00A3176C"/>
    <w:rsid w:val="00A71EA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9B90"/>
  <w15:chartTrackingRefBased/>
  <w15:docId w15:val="{E5EC5873-B239-4EB6-8440-13176D709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A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2021-11-02T07:39:00Z</dcterms:created>
  <dcterms:modified xsi:type="dcterms:W3CDTF">2021-11-02T07:39:00Z</dcterms:modified>
</cp:coreProperties>
</file>